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D3D8" w14:textId="45D5E61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A38FFCA" wp14:editId="47B9AED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324504C5" w14:textId="2E56AE1C" w:rsidR="00A74A54" w:rsidRDefault="00544A49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to 3GPP CT1 on SOR-CMCI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50E997A1" w:rsidR="00096622" w:rsidRPr="008150E1" w:rsidRDefault="007E208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NRG#25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3-30T17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4AA8C759" w14:textId="39EA1205" w:rsidR="00096622" w:rsidRPr="008150E1" w:rsidRDefault="00E45A5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30/03/2025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11C0AFDC" w:rsidR="00096622" w:rsidRDefault="007E208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Tokyo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BAD816A" w14:textId="05B054E6" w:rsidR="0058060A" w:rsidRPr="00C201D7" w:rsidRDefault="00E45A53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025_201</w:t>
                </w:r>
                <w:r w:rsidR="00EF4003">
                  <w:rPr>
                    <w:rFonts w:eastAsia="MS Mincho"/>
                    <w:lang w:eastAsia="ja-JP"/>
                  </w:rPr>
                  <w:t>r1</w:t>
                </w:r>
              </w:p>
            </w:tc>
          </w:sdtContent>
        </w:sdt>
        <w:tc>
          <w:tcPr>
            <w:tcW w:w="3228" w:type="dxa"/>
          </w:tcPr>
          <w:p w14:paraId="6A4A73F5" w14:textId="6812B5D3" w:rsidR="0058060A" w:rsidRDefault="0000000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2-26T16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45A53">
                  <w:rPr>
                    <w:lang w:val="sv-SE" w:eastAsia="ja-JP"/>
                  </w:rPr>
                  <w:t>2025-02-26</w:t>
                </w:r>
              </w:sdtContent>
            </w:sdt>
          </w:p>
        </w:tc>
        <w:tc>
          <w:tcPr>
            <w:tcW w:w="3008" w:type="dxa"/>
          </w:tcPr>
          <w:p w14:paraId="454F5D8A" w14:textId="5DE3BBBF" w:rsidR="0058060A" w:rsidRPr="00C201D7" w:rsidRDefault="001C056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Hiroshi Ishikawa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52C5B101" w:rsidR="0058060A" w:rsidRPr="00C201D7" w:rsidRDefault="005852E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</w:t>
            </w:r>
            <w:r w:rsidR="001C0566">
              <w:rPr>
                <w:rFonts w:eastAsia="MS Mincho" w:hint="eastAsia"/>
                <w:i/>
                <w:lang w:eastAsia="ja-JP"/>
              </w:rPr>
              <w:t>RG</w:t>
            </w:r>
          </w:p>
        </w:tc>
        <w:tc>
          <w:tcPr>
            <w:tcW w:w="3228" w:type="dxa"/>
          </w:tcPr>
          <w:p w14:paraId="52356048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64BB7BE7" w14:textId="05E6637A" w:rsidR="0058060A" w:rsidRPr="0062734F" w:rsidRDefault="0084466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9D76" w14:textId="77777777" w:rsidR="00731A41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1C0566">
              <w:rPr>
                <w:rFonts w:eastAsia="MS Mincho" w:hint="eastAsia"/>
                <w:lang w:eastAsia="ja-JP"/>
              </w:rPr>
              <w:t>3GPP CT1</w:t>
            </w:r>
          </w:p>
          <w:p w14:paraId="02AF964E" w14:textId="7907AE6C" w:rsidR="0058060A" w:rsidRPr="00C201D7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Cc:</w:t>
            </w:r>
            <w:r w:rsidR="00B0145C">
              <w:rPr>
                <w:rFonts w:eastAsia="MS Mincho"/>
                <w:lang w:eastAsia="ja-JP"/>
              </w:rPr>
              <w:t xml:space="preserve"> 3GPP CT</w:t>
            </w:r>
          </w:p>
        </w:tc>
      </w:tr>
    </w:tbl>
    <w:p w14:paraId="39A8167D" w14:textId="77777777" w:rsidR="00FC0FBE" w:rsidRDefault="00FC0FBE" w:rsidP="0058060A">
      <w:pPr>
        <w:pStyle w:val="NormalParagraph"/>
        <w:rPr>
          <w:lang w:val="en-IE"/>
        </w:rPr>
      </w:pPr>
    </w:p>
    <w:sdt>
      <w:sdtPr>
        <w:rPr>
          <w:u w:val="single"/>
          <w:lang w:val="en-US" w:eastAsia="ja-JP"/>
        </w:rPr>
        <w:alias w:val="Document Title"/>
        <w:tag w:val="GSMATitle"/>
        <w:id w:val="1304969927"/>
        <w:placeholder>
          <w:docPart w:val="B6BF3AC5EF5F49478D724EF91CB635E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Content>
        <w:p w14:paraId="00737F06" w14:textId="0252CCF5" w:rsidR="00A441AB" w:rsidRDefault="00544A49" w:rsidP="00A441AB">
          <w:pPr>
            <w:pStyle w:val="TableText"/>
            <w:rPr>
              <w:sz w:val="22"/>
              <w:szCs w:val="20"/>
              <w:lang w:eastAsia="ja-JP" w:bidi="bn-BD"/>
            </w:rPr>
          </w:pPr>
          <w:r w:rsidRPr="0084466B">
            <w:rPr>
              <w:u w:val="single"/>
              <w:lang w:val="en-US" w:eastAsia="ja-JP"/>
            </w:rPr>
            <w:t>LS to 3GPP CT1 on SOR-CMCI</w:t>
          </w:r>
        </w:p>
      </w:sdtContent>
    </w:sdt>
    <w:p w14:paraId="52C5BBA5" w14:textId="570DC886" w:rsidR="003F70BB" w:rsidRDefault="00F65789" w:rsidP="00017700">
      <w:pPr>
        <w:pStyle w:val="Heading1"/>
      </w:pPr>
      <w:r>
        <w:rPr>
          <w:rFonts w:hint="eastAsia"/>
        </w:rPr>
        <w:t>Over</w:t>
      </w:r>
      <w:r w:rsidR="00017700">
        <w:rPr>
          <w:rFonts w:hint="eastAsia"/>
        </w:rPr>
        <w:t>all description</w:t>
      </w:r>
    </w:p>
    <w:p w14:paraId="1A40E2D5" w14:textId="09E02480" w:rsidR="00017700" w:rsidRPr="0009551C" w:rsidRDefault="0001770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thanks 3GPP CT1 for the LS </w:t>
      </w:r>
      <w:r w:rsidR="008F391B" w:rsidRPr="0009551C">
        <w:rPr>
          <w:rFonts w:eastAsia="MS Mincho"/>
          <w:bCs/>
          <w:lang w:eastAsia="ja-JP"/>
        </w:rPr>
        <w:t xml:space="preserve">on SOR-CMCI, regarding the question on </w:t>
      </w:r>
      <w:r w:rsidR="00B8570D" w:rsidRPr="0009551C">
        <w:rPr>
          <w:rFonts w:eastAsia="MS Mincho"/>
          <w:bCs/>
          <w:lang w:eastAsia="ja-JP"/>
        </w:rPr>
        <w:t xml:space="preserve">making only </w:t>
      </w:r>
      <w:r w:rsidR="00B3080E" w:rsidRPr="0009551C">
        <w:rPr>
          <w:rFonts w:eastAsia="MS Mincho"/>
          <w:bCs/>
          <w:lang w:eastAsia="ja-JP"/>
        </w:rPr>
        <w:t xml:space="preserve">1 or 2 of </w:t>
      </w:r>
      <w:r w:rsidR="00C137EF" w:rsidRPr="0009551C">
        <w:rPr>
          <w:rFonts w:eastAsia="MS Mincho"/>
          <w:bCs/>
          <w:lang w:eastAsia="ja-JP"/>
        </w:rPr>
        <w:t xml:space="preserve">SOR-CMCI rules </w:t>
      </w:r>
      <w:r w:rsidR="00B3080E" w:rsidRPr="0009551C">
        <w:rPr>
          <w:rFonts w:eastAsia="MS Mincho"/>
          <w:bCs/>
          <w:lang w:eastAsia="ja-JP"/>
        </w:rPr>
        <w:t xml:space="preserve">to be </w:t>
      </w:r>
      <w:r w:rsidR="00B8570D" w:rsidRPr="0009551C">
        <w:rPr>
          <w:rFonts w:eastAsia="MS Mincho"/>
          <w:bCs/>
          <w:lang w:eastAsia="ja-JP"/>
        </w:rPr>
        <w:t xml:space="preserve">made </w:t>
      </w:r>
      <w:r w:rsidR="00B3080E" w:rsidRPr="0009551C">
        <w:rPr>
          <w:rFonts w:eastAsia="MS Mincho"/>
          <w:bCs/>
          <w:lang w:eastAsia="ja-JP"/>
        </w:rPr>
        <w:t>mandatory.</w:t>
      </w:r>
    </w:p>
    <w:p w14:paraId="2F50C906" w14:textId="7AEBE21C" w:rsidR="00EE51B7" w:rsidRPr="0009551C" w:rsidRDefault="00EE51B7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</w:t>
      </w:r>
      <w:r w:rsidR="00B8570D" w:rsidRPr="0009551C">
        <w:rPr>
          <w:rFonts w:eastAsia="MS Mincho"/>
          <w:bCs/>
          <w:lang w:eastAsia="ja-JP"/>
        </w:rPr>
        <w:t>concluded</w:t>
      </w:r>
      <w:r w:rsidRPr="0009551C">
        <w:rPr>
          <w:rFonts w:eastAsia="MS Mincho"/>
          <w:bCs/>
          <w:lang w:eastAsia="ja-JP"/>
        </w:rPr>
        <w:t xml:space="preserve"> that </w:t>
      </w:r>
      <w:r w:rsidR="00B8570D" w:rsidRPr="0009551C">
        <w:rPr>
          <w:rFonts w:eastAsia="MS Mincho"/>
          <w:bCs/>
          <w:lang w:eastAsia="ja-JP"/>
        </w:rPr>
        <w:t xml:space="preserve">a </w:t>
      </w:r>
      <w:r w:rsidR="00D96876" w:rsidRPr="0009551C">
        <w:rPr>
          <w:rFonts w:eastAsia="MS Mincho"/>
          <w:bCs/>
          <w:lang w:eastAsia="ja-JP"/>
        </w:rPr>
        <w:t xml:space="preserve">minimum of </w:t>
      </w:r>
      <w:r w:rsidRPr="0009551C">
        <w:rPr>
          <w:rFonts w:eastAsia="MS Mincho"/>
          <w:bCs/>
          <w:lang w:eastAsia="ja-JP"/>
        </w:rPr>
        <w:t xml:space="preserve">two </w:t>
      </w:r>
      <w:r w:rsidR="00B8570D" w:rsidRPr="0009551C">
        <w:rPr>
          <w:rFonts w:eastAsia="MS Mincho"/>
          <w:bCs/>
          <w:lang w:eastAsia="ja-JP"/>
        </w:rPr>
        <w:t xml:space="preserve">SOR-CMCI </w:t>
      </w:r>
      <w:r w:rsidRPr="0009551C">
        <w:rPr>
          <w:rFonts w:eastAsia="MS Mincho"/>
          <w:bCs/>
          <w:lang w:eastAsia="ja-JP"/>
        </w:rPr>
        <w:t>rules</w:t>
      </w:r>
      <w:r w:rsidR="003C4218">
        <w:rPr>
          <w:rFonts w:eastAsia="MS Mincho" w:hint="eastAsia"/>
          <w:bCs/>
          <w:lang w:eastAsia="ja-JP"/>
        </w:rPr>
        <w:t xml:space="preserve">, </w:t>
      </w:r>
      <w:r w:rsidR="006E3CD6">
        <w:rPr>
          <w:rFonts w:eastAsia="MS Mincho" w:hint="eastAsia"/>
          <w:bCs/>
          <w:lang w:eastAsia="ja-JP"/>
        </w:rPr>
        <w:t xml:space="preserve">each </w:t>
      </w:r>
      <w:r w:rsidR="003C4218">
        <w:rPr>
          <w:rFonts w:eastAsia="MS Mincho" w:hint="eastAsia"/>
          <w:bCs/>
          <w:lang w:eastAsia="ja-JP"/>
        </w:rPr>
        <w:t xml:space="preserve">associated with </w:t>
      </w:r>
      <w:r w:rsidR="0051703B">
        <w:rPr>
          <w:rFonts w:eastAsia="MS Mincho" w:hint="eastAsia"/>
          <w:bCs/>
          <w:lang w:eastAsia="ja-JP"/>
        </w:rPr>
        <w:t xml:space="preserve">its </w:t>
      </w:r>
      <w:r w:rsidR="00F45FBB">
        <w:rPr>
          <w:rFonts w:eastAsia="MS Mincho" w:hint="eastAsia"/>
          <w:bCs/>
          <w:lang w:eastAsia="ja-JP"/>
        </w:rPr>
        <w:t xml:space="preserve">own </w:t>
      </w:r>
      <w:r w:rsidR="0051703B">
        <w:rPr>
          <w:rFonts w:eastAsia="MS Mincho" w:hint="eastAsia"/>
          <w:bCs/>
          <w:lang w:eastAsia="ja-JP"/>
        </w:rPr>
        <w:t>timer</w:t>
      </w:r>
      <w:r w:rsidR="00F45FBB">
        <w:rPr>
          <w:rFonts w:eastAsia="MS Mincho" w:hint="eastAsia"/>
          <w:bCs/>
          <w:lang w:eastAsia="ja-JP"/>
        </w:rPr>
        <w:t>,</w:t>
      </w:r>
      <w:r w:rsidRPr="0009551C">
        <w:rPr>
          <w:rFonts w:eastAsia="MS Mincho"/>
          <w:bCs/>
          <w:lang w:eastAsia="ja-JP"/>
        </w:rPr>
        <w:t xml:space="preserve"> </w:t>
      </w:r>
      <w:r w:rsidR="00B8570D" w:rsidRPr="0009551C">
        <w:rPr>
          <w:rFonts w:eastAsia="MS Mincho"/>
          <w:bCs/>
          <w:lang w:eastAsia="ja-JP"/>
        </w:rPr>
        <w:t xml:space="preserve">are to be made </w:t>
      </w:r>
      <w:r w:rsidRPr="0009551C">
        <w:rPr>
          <w:rFonts w:eastAsia="MS Mincho"/>
          <w:bCs/>
          <w:lang w:eastAsia="ja-JP"/>
        </w:rPr>
        <w:t>mandatory</w:t>
      </w:r>
      <w:r w:rsidR="00960B4B" w:rsidRPr="0009551C">
        <w:rPr>
          <w:rFonts w:eastAsia="MS Mincho"/>
          <w:bCs/>
          <w:lang w:eastAsia="ja-JP"/>
        </w:rPr>
        <w:t xml:space="preserve"> for </w:t>
      </w:r>
      <w:r w:rsidR="00B8570D" w:rsidRPr="0009551C">
        <w:rPr>
          <w:rFonts w:eastAsia="MS Mincho"/>
          <w:bCs/>
          <w:lang w:eastAsia="ja-JP"/>
        </w:rPr>
        <w:t xml:space="preserve">the </w:t>
      </w:r>
      <w:r w:rsidR="00960B4B" w:rsidRPr="0009551C">
        <w:rPr>
          <w:rFonts w:eastAsia="MS Mincho"/>
          <w:bCs/>
          <w:lang w:eastAsia="ja-JP"/>
        </w:rPr>
        <w:t>UEs to support, i.e. “IMS voice” and “data (defined as ‘match-all’)”.</w:t>
      </w:r>
    </w:p>
    <w:p w14:paraId="277EC593" w14:textId="66891405" w:rsidR="0049278C" w:rsidRDefault="0049278C" w:rsidP="0049278C">
      <w:pPr>
        <w:pStyle w:val="Heading1"/>
      </w:pPr>
      <w:r>
        <w:rPr>
          <w:rFonts w:hint="eastAsia"/>
          <w:lang w:eastAsia="ja-JP"/>
        </w:rPr>
        <w:lastRenderedPageBreak/>
        <w:t>Action</w:t>
      </w:r>
    </w:p>
    <w:p w14:paraId="68D75257" w14:textId="5ACAEE32" w:rsidR="0049278C" w:rsidRPr="0009551C" w:rsidRDefault="00BA453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>GSMA NRG kindly request 3GPP CT1 to consider the response above.</w:t>
      </w:r>
    </w:p>
    <w:p w14:paraId="32A59010" w14:textId="497373E1" w:rsidR="00A0123F" w:rsidRDefault="00A0123F" w:rsidP="00A0123F">
      <w:pPr>
        <w:pStyle w:val="Heading1"/>
      </w:pPr>
      <w:r>
        <w:rPr>
          <w:rFonts w:hint="eastAsia"/>
          <w:lang w:eastAsia="ja-JP"/>
        </w:rPr>
        <w:t>Future meetings</w:t>
      </w:r>
    </w:p>
    <w:p w14:paraId="14949280" w14:textId="5C89F1C0" w:rsidR="00A0123F" w:rsidRDefault="007E5FE2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June 30, 2025, London</w:t>
      </w:r>
    </w:p>
    <w:p w14:paraId="7B931756" w14:textId="25B9A9FB" w:rsidR="007E5FE2" w:rsidRPr="00AC2B02" w:rsidRDefault="00400AFB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 xml:space="preserve">October 6 </w:t>
      </w:r>
      <w:r>
        <w:rPr>
          <w:rFonts w:eastAsia="MS Mincho"/>
          <w:b/>
          <w:lang w:eastAsia="ja-JP"/>
        </w:rPr>
        <w:t>–</w:t>
      </w:r>
      <w:r>
        <w:rPr>
          <w:rFonts w:eastAsia="MS Mincho" w:hint="eastAsia"/>
          <w:b/>
          <w:lang w:eastAsia="ja-JP"/>
        </w:rPr>
        <w:t xml:space="preserve"> 10</w:t>
      </w:r>
      <w:r w:rsidR="00F13874">
        <w:rPr>
          <w:rFonts w:eastAsia="MS Mincho" w:hint="eastAsia"/>
          <w:b/>
          <w:lang w:eastAsia="ja-JP"/>
        </w:rPr>
        <w:t xml:space="preserve"> (TBC)</w:t>
      </w:r>
      <w:r>
        <w:rPr>
          <w:rFonts w:eastAsia="MS Mincho" w:hint="eastAsia"/>
          <w:b/>
          <w:lang w:eastAsia="ja-JP"/>
        </w:rPr>
        <w:t>, 2025, TBC</w:t>
      </w:r>
    </w:p>
    <w:p w14:paraId="3EA3F2C7" w14:textId="77777777" w:rsidR="00A0123F" w:rsidRPr="00A0123F" w:rsidRDefault="00A0123F" w:rsidP="003F70BB">
      <w:pPr>
        <w:pStyle w:val="NormalParagraph"/>
        <w:rPr>
          <w:rFonts w:eastAsia="MS Mincho"/>
          <w:b/>
          <w:lang w:eastAsia="ja-JP"/>
        </w:rPr>
      </w:pPr>
    </w:p>
    <w:sectPr w:rsidR="00A0123F" w:rsidRPr="00A0123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C9DE" w14:textId="77777777" w:rsidR="00B431F8" w:rsidRDefault="00B431F8">
      <w:r>
        <w:separator/>
      </w:r>
    </w:p>
    <w:p w14:paraId="568E030B" w14:textId="77777777" w:rsidR="00B431F8" w:rsidRDefault="00B431F8"/>
    <w:p w14:paraId="21179C15" w14:textId="77777777" w:rsidR="00B431F8" w:rsidRDefault="00B431F8"/>
    <w:p w14:paraId="21CB985D" w14:textId="77777777" w:rsidR="00B431F8" w:rsidRDefault="00B431F8"/>
    <w:p w14:paraId="1AA0ED3F" w14:textId="77777777" w:rsidR="00B431F8" w:rsidRDefault="00B431F8"/>
    <w:p w14:paraId="2ABA4BFA" w14:textId="77777777" w:rsidR="00B431F8" w:rsidRDefault="00B431F8"/>
    <w:p w14:paraId="4801713D" w14:textId="77777777" w:rsidR="00B431F8" w:rsidRDefault="00B431F8"/>
    <w:p w14:paraId="7A620C92" w14:textId="77777777" w:rsidR="00B431F8" w:rsidRDefault="00B431F8"/>
    <w:p w14:paraId="1E892DF5" w14:textId="77777777" w:rsidR="00B431F8" w:rsidRDefault="00B431F8"/>
  </w:endnote>
  <w:endnote w:type="continuationSeparator" w:id="0">
    <w:p w14:paraId="28F4E6BB" w14:textId="77777777" w:rsidR="00B431F8" w:rsidRDefault="00B431F8">
      <w:r>
        <w:continuationSeparator/>
      </w:r>
    </w:p>
    <w:p w14:paraId="56445E56" w14:textId="77777777" w:rsidR="00B431F8" w:rsidRDefault="00B431F8"/>
    <w:p w14:paraId="17E3F13F" w14:textId="77777777" w:rsidR="00B431F8" w:rsidRDefault="00B431F8"/>
    <w:p w14:paraId="1EAAB5DC" w14:textId="77777777" w:rsidR="00B431F8" w:rsidRDefault="00B431F8"/>
    <w:p w14:paraId="160F86B3" w14:textId="77777777" w:rsidR="00B431F8" w:rsidRDefault="00B431F8"/>
    <w:p w14:paraId="6CAF4955" w14:textId="77777777" w:rsidR="00B431F8" w:rsidRDefault="00B431F8"/>
    <w:p w14:paraId="1B9D2696" w14:textId="77777777" w:rsidR="00B431F8" w:rsidRDefault="00B431F8"/>
    <w:p w14:paraId="76DE00C3" w14:textId="77777777" w:rsidR="00B431F8" w:rsidRDefault="00B431F8"/>
    <w:p w14:paraId="3DD0227D" w14:textId="77777777" w:rsidR="00B431F8" w:rsidRDefault="00B431F8"/>
  </w:endnote>
  <w:endnote w:type="continuationNotice" w:id="1">
    <w:p w14:paraId="35DEB42A" w14:textId="77777777" w:rsidR="00B431F8" w:rsidRDefault="00B431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A7453D4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561D" w14:textId="77777777" w:rsidR="00B431F8" w:rsidRDefault="00B431F8">
      <w:r>
        <w:separator/>
      </w:r>
    </w:p>
    <w:p w14:paraId="006970D4" w14:textId="77777777" w:rsidR="00B431F8" w:rsidRDefault="00B431F8"/>
    <w:p w14:paraId="681A23C5" w14:textId="77777777" w:rsidR="00B431F8" w:rsidRDefault="00B431F8"/>
    <w:p w14:paraId="4DDB2398" w14:textId="77777777" w:rsidR="00B431F8" w:rsidRDefault="00B431F8"/>
    <w:p w14:paraId="6AF15D13" w14:textId="77777777" w:rsidR="00B431F8" w:rsidRDefault="00B431F8"/>
    <w:p w14:paraId="488CA075" w14:textId="77777777" w:rsidR="00B431F8" w:rsidRDefault="00B431F8"/>
    <w:p w14:paraId="55F47A66" w14:textId="77777777" w:rsidR="00B431F8" w:rsidRDefault="00B431F8"/>
    <w:p w14:paraId="1F08895A" w14:textId="77777777" w:rsidR="00B431F8" w:rsidRDefault="00B431F8"/>
    <w:p w14:paraId="258A038F" w14:textId="77777777" w:rsidR="00B431F8" w:rsidRDefault="00B431F8"/>
  </w:footnote>
  <w:footnote w:type="continuationSeparator" w:id="0">
    <w:p w14:paraId="25CAF36E" w14:textId="77777777" w:rsidR="00B431F8" w:rsidRDefault="00B431F8">
      <w:r>
        <w:continuationSeparator/>
      </w:r>
    </w:p>
    <w:p w14:paraId="75E98C63" w14:textId="77777777" w:rsidR="00B431F8" w:rsidRDefault="00B431F8"/>
    <w:p w14:paraId="1BBBB278" w14:textId="77777777" w:rsidR="00B431F8" w:rsidRDefault="00B431F8"/>
    <w:p w14:paraId="0ABA6CDB" w14:textId="77777777" w:rsidR="00B431F8" w:rsidRDefault="00B431F8"/>
    <w:p w14:paraId="2CEEB712" w14:textId="77777777" w:rsidR="00B431F8" w:rsidRDefault="00B431F8"/>
    <w:p w14:paraId="5CF1F924" w14:textId="77777777" w:rsidR="00B431F8" w:rsidRDefault="00B431F8"/>
    <w:p w14:paraId="49EFBE7B" w14:textId="77777777" w:rsidR="00B431F8" w:rsidRDefault="00B431F8"/>
    <w:p w14:paraId="0D6B5DD0" w14:textId="77777777" w:rsidR="00B431F8" w:rsidRDefault="00B431F8"/>
    <w:p w14:paraId="6AFAA1F7" w14:textId="77777777" w:rsidR="00B431F8" w:rsidRDefault="00B431F8"/>
  </w:footnote>
  <w:footnote w:type="continuationNotice" w:id="1">
    <w:p w14:paraId="0FE05DA9" w14:textId="77777777" w:rsidR="00B431F8" w:rsidRDefault="00B431F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530E" w14:textId="54BB1053" w:rsidR="00A70E93" w:rsidRDefault="00A70E93" w:rsidP="00A70E9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#108</w:t>
    </w:r>
    <w:r>
      <w:rPr>
        <w:b/>
        <w:i/>
        <w:noProof/>
        <w:sz w:val="28"/>
      </w:rPr>
      <w:tab/>
    </w:r>
    <w:r>
      <w:rPr>
        <w:b/>
        <w:noProof/>
        <w:sz w:val="24"/>
      </w:rPr>
      <w:t>CP-251</w:t>
    </w:r>
    <w:r>
      <w:rPr>
        <w:b/>
        <w:noProof/>
        <w:sz w:val="24"/>
      </w:rPr>
      <w:t>279</w:t>
    </w:r>
  </w:p>
  <w:p w14:paraId="3B111102" w14:textId="77777777" w:rsidR="00A70E93" w:rsidRDefault="00A70E93" w:rsidP="00A70E9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Prague, Czech Republic; 09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2025</w:t>
    </w:r>
  </w:p>
  <w:p w14:paraId="18C65A29" w14:textId="77777777" w:rsidR="00A70E93" w:rsidRPr="000F4E43" w:rsidRDefault="00A70E93" w:rsidP="00A70E9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362353">
    <w:abstractNumId w:val="20"/>
  </w:num>
  <w:num w:numId="2" w16cid:durableId="340401476">
    <w:abstractNumId w:val="9"/>
  </w:num>
  <w:num w:numId="3" w16cid:durableId="1902709416">
    <w:abstractNumId w:val="8"/>
  </w:num>
  <w:num w:numId="4" w16cid:durableId="1268388597">
    <w:abstractNumId w:val="4"/>
  </w:num>
  <w:num w:numId="5" w16cid:durableId="2072074068">
    <w:abstractNumId w:val="1"/>
  </w:num>
  <w:num w:numId="6" w16cid:durableId="375618180">
    <w:abstractNumId w:val="2"/>
  </w:num>
  <w:num w:numId="7" w16cid:durableId="1092697713">
    <w:abstractNumId w:val="16"/>
  </w:num>
  <w:num w:numId="8" w16cid:durableId="1733775596">
    <w:abstractNumId w:val="18"/>
  </w:num>
  <w:num w:numId="9" w16cid:durableId="186910365">
    <w:abstractNumId w:val="10"/>
  </w:num>
  <w:num w:numId="10" w16cid:durableId="773865333">
    <w:abstractNumId w:val="3"/>
  </w:num>
  <w:num w:numId="11" w16cid:durableId="800226568">
    <w:abstractNumId w:val="0"/>
  </w:num>
  <w:num w:numId="12" w16cid:durableId="1959527741">
    <w:abstractNumId w:val="19"/>
  </w:num>
  <w:num w:numId="13" w16cid:durableId="602961380">
    <w:abstractNumId w:val="5"/>
  </w:num>
  <w:num w:numId="14" w16cid:durableId="286008617">
    <w:abstractNumId w:val="14"/>
  </w:num>
  <w:num w:numId="15" w16cid:durableId="1781486010">
    <w:abstractNumId w:val="6"/>
  </w:num>
  <w:num w:numId="16" w16cid:durableId="989676275">
    <w:abstractNumId w:val="12"/>
  </w:num>
  <w:num w:numId="17" w16cid:durableId="31348685">
    <w:abstractNumId w:val="15"/>
  </w:num>
  <w:num w:numId="18" w16cid:durableId="1494226042">
    <w:abstractNumId w:val="11"/>
  </w:num>
  <w:num w:numId="19" w16cid:durableId="8360445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024"/>
    <w:rsid w:val="00010F4A"/>
    <w:rsid w:val="00015377"/>
    <w:rsid w:val="00015F33"/>
    <w:rsid w:val="00017700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577A7"/>
    <w:rsid w:val="00063E5A"/>
    <w:rsid w:val="00072292"/>
    <w:rsid w:val="000726EC"/>
    <w:rsid w:val="00072B4A"/>
    <w:rsid w:val="00081BE1"/>
    <w:rsid w:val="0008722D"/>
    <w:rsid w:val="00090084"/>
    <w:rsid w:val="000906B1"/>
    <w:rsid w:val="00093416"/>
    <w:rsid w:val="0009551C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252D2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69FE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0E29"/>
    <w:rsid w:val="001B18AC"/>
    <w:rsid w:val="001B72A4"/>
    <w:rsid w:val="001C0566"/>
    <w:rsid w:val="001C1435"/>
    <w:rsid w:val="001C1B47"/>
    <w:rsid w:val="001C4FFD"/>
    <w:rsid w:val="001C5EDF"/>
    <w:rsid w:val="001D2BCD"/>
    <w:rsid w:val="001D2EF4"/>
    <w:rsid w:val="001D59D4"/>
    <w:rsid w:val="001D5DFB"/>
    <w:rsid w:val="001E0776"/>
    <w:rsid w:val="001E0A44"/>
    <w:rsid w:val="001E44C9"/>
    <w:rsid w:val="001E608E"/>
    <w:rsid w:val="001E6670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6B03"/>
    <w:rsid w:val="00277EA4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8D9"/>
    <w:rsid w:val="002F1E10"/>
    <w:rsid w:val="002F350A"/>
    <w:rsid w:val="00304A60"/>
    <w:rsid w:val="00311DC4"/>
    <w:rsid w:val="00315FBE"/>
    <w:rsid w:val="00317475"/>
    <w:rsid w:val="003238E4"/>
    <w:rsid w:val="00324EB0"/>
    <w:rsid w:val="00325A0E"/>
    <w:rsid w:val="00327828"/>
    <w:rsid w:val="003411C5"/>
    <w:rsid w:val="003418FD"/>
    <w:rsid w:val="00343311"/>
    <w:rsid w:val="00344672"/>
    <w:rsid w:val="00350B36"/>
    <w:rsid w:val="00351258"/>
    <w:rsid w:val="00353971"/>
    <w:rsid w:val="0035746E"/>
    <w:rsid w:val="00360D05"/>
    <w:rsid w:val="003617FE"/>
    <w:rsid w:val="00366068"/>
    <w:rsid w:val="00373511"/>
    <w:rsid w:val="00376F0E"/>
    <w:rsid w:val="003819F5"/>
    <w:rsid w:val="0038280F"/>
    <w:rsid w:val="00390429"/>
    <w:rsid w:val="00391C81"/>
    <w:rsid w:val="00391FF9"/>
    <w:rsid w:val="003942AA"/>
    <w:rsid w:val="003A09CB"/>
    <w:rsid w:val="003A1D24"/>
    <w:rsid w:val="003A4374"/>
    <w:rsid w:val="003A4AD5"/>
    <w:rsid w:val="003A4EFB"/>
    <w:rsid w:val="003B1ED3"/>
    <w:rsid w:val="003B22EF"/>
    <w:rsid w:val="003B28D6"/>
    <w:rsid w:val="003B348E"/>
    <w:rsid w:val="003B68E8"/>
    <w:rsid w:val="003C19C7"/>
    <w:rsid w:val="003C233A"/>
    <w:rsid w:val="003C4218"/>
    <w:rsid w:val="003C56CC"/>
    <w:rsid w:val="003D320C"/>
    <w:rsid w:val="003D377B"/>
    <w:rsid w:val="003D48E0"/>
    <w:rsid w:val="003D4A95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0AFB"/>
    <w:rsid w:val="00401577"/>
    <w:rsid w:val="00406CB9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ADE"/>
    <w:rsid w:val="00474C3B"/>
    <w:rsid w:val="004757A4"/>
    <w:rsid w:val="00480114"/>
    <w:rsid w:val="00480D70"/>
    <w:rsid w:val="004848DA"/>
    <w:rsid w:val="004848FC"/>
    <w:rsid w:val="004848FE"/>
    <w:rsid w:val="00486AB3"/>
    <w:rsid w:val="0049228E"/>
    <w:rsid w:val="0049278C"/>
    <w:rsid w:val="00493A55"/>
    <w:rsid w:val="004A36F8"/>
    <w:rsid w:val="004A3D2D"/>
    <w:rsid w:val="004B10BD"/>
    <w:rsid w:val="004B175F"/>
    <w:rsid w:val="004B215E"/>
    <w:rsid w:val="004B313B"/>
    <w:rsid w:val="004B6E03"/>
    <w:rsid w:val="004B7996"/>
    <w:rsid w:val="004C06BC"/>
    <w:rsid w:val="004C2301"/>
    <w:rsid w:val="004E2397"/>
    <w:rsid w:val="004E3639"/>
    <w:rsid w:val="004E6E17"/>
    <w:rsid w:val="004E7764"/>
    <w:rsid w:val="004F2730"/>
    <w:rsid w:val="004F667D"/>
    <w:rsid w:val="004F7C9F"/>
    <w:rsid w:val="005063BA"/>
    <w:rsid w:val="005072B0"/>
    <w:rsid w:val="00507377"/>
    <w:rsid w:val="00515500"/>
    <w:rsid w:val="0051703B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4A49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85A5E"/>
    <w:rsid w:val="00594FD7"/>
    <w:rsid w:val="00595A57"/>
    <w:rsid w:val="00597597"/>
    <w:rsid w:val="005B1030"/>
    <w:rsid w:val="005B1B8A"/>
    <w:rsid w:val="005B665E"/>
    <w:rsid w:val="005C02E2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3986"/>
    <w:rsid w:val="005E51B4"/>
    <w:rsid w:val="005E5408"/>
    <w:rsid w:val="005E7559"/>
    <w:rsid w:val="005F532B"/>
    <w:rsid w:val="0060163A"/>
    <w:rsid w:val="0060180A"/>
    <w:rsid w:val="00602C3F"/>
    <w:rsid w:val="00605A71"/>
    <w:rsid w:val="00615E63"/>
    <w:rsid w:val="006176DA"/>
    <w:rsid w:val="00617850"/>
    <w:rsid w:val="00621D86"/>
    <w:rsid w:val="006231E4"/>
    <w:rsid w:val="006247BE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180C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2FFE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3CD6"/>
    <w:rsid w:val="006E44CF"/>
    <w:rsid w:val="006E51C0"/>
    <w:rsid w:val="006E6660"/>
    <w:rsid w:val="006F0B97"/>
    <w:rsid w:val="006F5C08"/>
    <w:rsid w:val="006F6857"/>
    <w:rsid w:val="00701C4C"/>
    <w:rsid w:val="00702875"/>
    <w:rsid w:val="007058E5"/>
    <w:rsid w:val="007060AA"/>
    <w:rsid w:val="0070616B"/>
    <w:rsid w:val="00710C4D"/>
    <w:rsid w:val="0071340D"/>
    <w:rsid w:val="00722A43"/>
    <w:rsid w:val="007236F8"/>
    <w:rsid w:val="00731A41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046"/>
    <w:rsid w:val="007748F7"/>
    <w:rsid w:val="00774F91"/>
    <w:rsid w:val="00782C91"/>
    <w:rsid w:val="00784848"/>
    <w:rsid w:val="00787444"/>
    <w:rsid w:val="00787B18"/>
    <w:rsid w:val="00792165"/>
    <w:rsid w:val="00794E39"/>
    <w:rsid w:val="00795CDE"/>
    <w:rsid w:val="007A06B8"/>
    <w:rsid w:val="007A07D3"/>
    <w:rsid w:val="007A3786"/>
    <w:rsid w:val="007B1585"/>
    <w:rsid w:val="007B15E4"/>
    <w:rsid w:val="007B1AA9"/>
    <w:rsid w:val="007B4DCE"/>
    <w:rsid w:val="007B6A79"/>
    <w:rsid w:val="007C05BD"/>
    <w:rsid w:val="007C23C7"/>
    <w:rsid w:val="007C4694"/>
    <w:rsid w:val="007C59E6"/>
    <w:rsid w:val="007D03D9"/>
    <w:rsid w:val="007D4437"/>
    <w:rsid w:val="007D478C"/>
    <w:rsid w:val="007D4D3E"/>
    <w:rsid w:val="007E208B"/>
    <w:rsid w:val="007E41DF"/>
    <w:rsid w:val="007E5FE2"/>
    <w:rsid w:val="007F268B"/>
    <w:rsid w:val="007F49BA"/>
    <w:rsid w:val="007F738B"/>
    <w:rsid w:val="00806123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66B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92B79"/>
    <w:rsid w:val="00893DDE"/>
    <w:rsid w:val="008A34F0"/>
    <w:rsid w:val="008A3DDA"/>
    <w:rsid w:val="008A52BA"/>
    <w:rsid w:val="008A5A26"/>
    <w:rsid w:val="008B7811"/>
    <w:rsid w:val="008C18EF"/>
    <w:rsid w:val="008C3D35"/>
    <w:rsid w:val="008C55FD"/>
    <w:rsid w:val="008C589D"/>
    <w:rsid w:val="008C6E18"/>
    <w:rsid w:val="008D0356"/>
    <w:rsid w:val="008D10E9"/>
    <w:rsid w:val="008E14D1"/>
    <w:rsid w:val="008E2F80"/>
    <w:rsid w:val="008F002A"/>
    <w:rsid w:val="008F02C8"/>
    <w:rsid w:val="008F391B"/>
    <w:rsid w:val="008F4D5D"/>
    <w:rsid w:val="008F5174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5CFA"/>
    <w:rsid w:val="00946ED4"/>
    <w:rsid w:val="0095415E"/>
    <w:rsid w:val="00954346"/>
    <w:rsid w:val="00960B4B"/>
    <w:rsid w:val="00960D4C"/>
    <w:rsid w:val="0096116E"/>
    <w:rsid w:val="0096193A"/>
    <w:rsid w:val="00965ECB"/>
    <w:rsid w:val="00970403"/>
    <w:rsid w:val="0097202E"/>
    <w:rsid w:val="0097218C"/>
    <w:rsid w:val="00974DA5"/>
    <w:rsid w:val="00974FBB"/>
    <w:rsid w:val="00975573"/>
    <w:rsid w:val="009806C8"/>
    <w:rsid w:val="00982F1A"/>
    <w:rsid w:val="00984D13"/>
    <w:rsid w:val="009858EC"/>
    <w:rsid w:val="00985DC1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123F"/>
    <w:rsid w:val="00A02D6C"/>
    <w:rsid w:val="00A06DB5"/>
    <w:rsid w:val="00A07F3E"/>
    <w:rsid w:val="00A12C98"/>
    <w:rsid w:val="00A14F29"/>
    <w:rsid w:val="00A201D4"/>
    <w:rsid w:val="00A2027F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0E93"/>
    <w:rsid w:val="00A7102E"/>
    <w:rsid w:val="00A71249"/>
    <w:rsid w:val="00A712F5"/>
    <w:rsid w:val="00A74A54"/>
    <w:rsid w:val="00A81B58"/>
    <w:rsid w:val="00A82548"/>
    <w:rsid w:val="00A82C4D"/>
    <w:rsid w:val="00A87A4C"/>
    <w:rsid w:val="00A90EF6"/>
    <w:rsid w:val="00A954F3"/>
    <w:rsid w:val="00A9737B"/>
    <w:rsid w:val="00AA1CEC"/>
    <w:rsid w:val="00AB0778"/>
    <w:rsid w:val="00AB0C15"/>
    <w:rsid w:val="00AB27C6"/>
    <w:rsid w:val="00AB376F"/>
    <w:rsid w:val="00AB5E60"/>
    <w:rsid w:val="00AC0900"/>
    <w:rsid w:val="00AC2B02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45C"/>
    <w:rsid w:val="00B0321F"/>
    <w:rsid w:val="00B03884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080E"/>
    <w:rsid w:val="00B31033"/>
    <w:rsid w:val="00B33345"/>
    <w:rsid w:val="00B42B01"/>
    <w:rsid w:val="00B431F8"/>
    <w:rsid w:val="00B437C0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70D"/>
    <w:rsid w:val="00B86CDB"/>
    <w:rsid w:val="00B953E6"/>
    <w:rsid w:val="00BA164F"/>
    <w:rsid w:val="00BA4530"/>
    <w:rsid w:val="00BA6E6A"/>
    <w:rsid w:val="00BB0CAE"/>
    <w:rsid w:val="00BB231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71E1"/>
    <w:rsid w:val="00C13283"/>
    <w:rsid w:val="00C137EF"/>
    <w:rsid w:val="00C1760E"/>
    <w:rsid w:val="00C201D7"/>
    <w:rsid w:val="00C23F4E"/>
    <w:rsid w:val="00C251E9"/>
    <w:rsid w:val="00C26567"/>
    <w:rsid w:val="00C31DEF"/>
    <w:rsid w:val="00C353C2"/>
    <w:rsid w:val="00C37076"/>
    <w:rsid w:val="00C373D9"/>
    <w:rsid w:val="00C40A84"/>
    <w:rsid w:val="00C40B70"/>
    <w:rsid w:val="00C4121A"/>
    <w:rsid w:val="00C44C16"/>
    <w:rsid w:val="00C458BC"/>
    <w:rsid w:val="00C46D85"/>
    <w:rsid w:val="00C47232"/>
    <w:rsid w:val="00C473E9"/>
    <w:rsid w:val="00C569B7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9E9"/>
    <w:rsid w:val="00C82F90"/>
    <w:rsid w:val="00C9235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0C67"/>
    <w:rsid w:val="00CD41F7"/>
    <w:rsid w:val="00CD651D"/>
    <w:rsid w:val="00CD7A2B"/>
    <w:rsid w:val="00CD7BB5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089"/>
    <w:rsid w:val="00D01314"/>
    <w:rsid w:val="00D200AF"/>
    <w:rsid w:val="00D20D7D"/>
    <w:rsid w:val="00D21501"/>
    <w:rsid w:val="00D228BC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54E"/>
    <w:rsid w:val="00D819F4"/>
    <w:rsid w:val="00D81F70"/>
    <w:rsid w:val="00D82B2D"/>
    <w:rsid w:val="00D86CA5"/>
    <w:rsid w:val="00D934DE"/>
    <w:rsid w:val="00D94627"/>
    <w:rsid w:val="00D96876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BF5"/>
    <w:rsid w:val="00DF51BC"/>
    <w:rsid w:val="00DF5D19"/>
    <w:rsid w:val="00E02798"/>
    <w:rsid w:val="00E03028"/>
    <w:rsid w:val="00E03952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5A53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2B30"/>
    <w:rsid w:val="00E825E1"/>
    <w:rsid w:val="00E83938"/>
    <w:rsid w:val="00E84171"/>
    <w:rsid w:val="00E87E60"/>
    <w:rsid w:val="00EA556D"/>
    <w:rsid w:val="00EA6273"/>
    <w:rsid w:val="00EB2ED1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51B7"/>
    <w:rsid w:val="00EE76F7"/>
    <w:rsid w:val="00EF3A81"/>
    <w:rsid w:val="00EF4003"/>
    <w:rsid w:val="00EF643C"/>
    <w:rsid w:val="00EF75ED"/>
    <w:rsid w:val="00F04B04"/>
    <w:rsid w:val="00F0704F"/>
    <w:rsid w:val="00F111EE"/>
    <w:rsid w:val="00F115A4"/>
    <w:rsid w:val="00F13874"/>
    <w:rsid w:val="00F13CA7"/>
    <w:rsid w:val="00F15490"/>
    <w:rsid w:val="00F15F19"/>
    <w:rsid w:val="00F209DF"/>
    <w:rsid w:val="00F30B64"/>
    <w:rsid w:val="00F36DD4"/>
    <w:rsid w:val="00F4092F"/>
    <w:rsid w:val="00F45D3A"/>
    <w:rsid w:val="00F45FBB"/>
    <w:rsid w:val="00F51603"/>
    <w:rsid w:val="00F61EAE"/>
    <w:rsid w:val="00F63AD7"/>
    <w:rsid w:val="00F65789"/>
    <w:rsid w:val="00F66202"/>
    <w:rsid w:val="00F66846"/>
    <w:rsid w:val="00F71E7D"/>
    <w:rsid w:val="00F752A2"/>
    <w:rsid w:val="00F7707B"/>
    <w:rsid w:val="00F77380"/>
    <w:rsid w:val="00F81552"/>
    <w:rsid w:val="00F8620C"/>
    <w:rsid w:val="00F86F42"/>
    <w:rsid w:val="00F87138"/>
    <w:rsid w:val="00F87A81"/>
    <w:rsid w:val="00F90C97"/>
    <w:rsid w:val="00F93BC7"/>
    <w:rsid w:val="00F975CE"/>
    <w:rsid w:val="00FA3976"/>
    <w:rsid w:val="00FA5012"/>
    <w:rsid w:val="00FB1273"/>
    <w:rsid w:val="00FB4733"/>
    <w:rsid w:val="00FB5348"/>
    <w:rsid w:val="00FB6FB7"/>
    <w:rsid w:val="00FB7706"/>
    <w:rsid w:val="00FC0FBE"/>
    <w:rsid w:val="00FC1E90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4E1CCA"/>
  <w15:docId w15:val="{F13C013E-1FE7-44A2-A117-163B757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8570D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A70E9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B6BF3AC5EF5F49478D724EF91CB63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64412-4C78-44C5-B1EB-3724903C41A4}"/>
      </w:docPartPr>
      <w:docPartBody>
        <w:p w:rsidR="00832115" w:rsidRDefault="00B5347D" w:rsidP="00B5347D">
          <w:pPr>
            <w:pStyle w:val="B6BF3AC5EF5F49478D724EF91CB635ED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D7634"/>
    <w:rsid w:val="000F1207"/>
    <w:rsid w:val="00137960"/>
    <w:rsid w:val="0016241E"/>
    <w:rsid w:val="00206CB8"/>
    <w:rsid w:val="002546B8"/>
    <w:rsid w:val="00277EA4"/>
    <w:rsid w:val="0028520B"/>
    <w:rsid w:val="002B5A0B"/>
    <w:rsid w:val="003146D2"/>
    <w:rsid w:val="00314D9C"/>
    <w:rsid w:val="00355305"/>
    <w:rsid w:val="003C4F0C"/>
    <w:rsid w:val="003D473F"/>
    <w:rsid w:val="00403789"/>
    <w:rsid w:val="00406CB9"/>
    <w:rsid w:val="00465CBE"/>
    <w:rsid w:val="004733EA"/>
    <w:rsid w:val="00474C3B"/>
    <w:rsid w:val="004B6E03"/>
    <w:rsid w:val="0050197D"/>
    <w:rsid w:val="00507F55"/>
    <w:rsid w:val="005542B9"/>
    <w:rsid w:val="00581807"/>
    <w:rsid w:val="00595D8C"/>
    <w:rsid w:val="005E5408"/>
    <w:rsid w:val="006943A2"/>
    <w:rsid w:val="00757608"/>
    <w:rsid w:val="007B7A47"/>
    <w:rsid w:val="007E00D8"/>
    <w:rsid w:val="00827AA6"/>
    <w:rsid w:val="00832115"/>
    <w:rsid w:val="0084105C"/>
    <w:rsid w:val="00870081"/>
    <w:rsid w:val="008C6E18"/>
    <w:rsid w:val="008F4814"/>
    <w:rsid w:val="009057D8"/>
    <w:rsid w:val="00922777"/>
    <w:rsid w:val="00926B04"/>
    <w:rsid w:val="00972CD4"/>
    <w:rsid w:val="00975573"/>
    <w:rsid w:val="0098084D"/>
    <w:rsid w:val="00992AC4"/>
    <w:rsid w:val="00994118"/>
    <w:rsid w:val="009B00E8"/>
    <w:rsid w:val="00A65B0F"/>
    <w:rsid w:val="00AA3DEA"/>
    <w:rsid w:val="00AB25C2"/>
    <w:rsid w:val="00AB4298"/>
    <w:rsid w:val="00B2195F"/>
    <w:rsid w:val="00B41CE4"/>
    <w:rsid w:val="00B43229"/>
    <w:rsid w:val="00B5347D"/>
    <w:rsid w:val="00B54418"/>
    <w:rsid w:val="00BA164F"/>
    <w:rsid w:val="00C32E2B"/>
    <w:rsid w:val="00C41BA3"/>
    <w:rsid w:val="00C473E9"/>
    <w:rsid w:val="00C7435D"/>
    <w:rsid w:val="00CC4588"/>
    <w:rsid w:val="00D04D93"/>
    <w:rsid w:val="00D44118"/>
    <w:rsid w:val="00D726AD"/>
    <w:rsid w:val="00D96815"/>
    <w:rsid w:val="00E34DBC"/>
    <w:rsid w:val="00E701DB"/>
    <w:rsid w:val="00EC5A67"/>
    <w:rsid w:val="00F45D3A"/>
    <w:rsid w:val="00F847BC"/>
    <w:rsid w:val="00F867CE"/>
    <w:rsid w:val="00FA171A"/>
    <w:rsid w:val="00FA2EE2"/>
    <w:rsid w:val="00FB6FB7"/>
    <w:rsid w:val="00FE3196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22" ma:contentTypeDescription="Create a new document." ma:contentTypeScope="" ma:versionID="85953bf736aeac9333080ca7da098b53">
  <xsd:schema xmlns:xsd="http://www.w3.org/2001/XMLSchema" xmlns:xs="http://www.w3.org/2001/XMLSchema" xmlns:p="http://schemas.microsoft.com/office/2006/metadata/properties" xmlns:ns2="8a00b2a5-7756-42de-923b-d4e4c4cfaaad" xmlns:ns3="2e6e0491-aa75-4400-a05d-30f178733391" targetNamespace="http://schemas.microsoft.com/office/2006/metadata/properties" ma:root="true" ma:fieldsID="dc8caabf98be0ba07221c9eb4fcdce9e" ns2:_="" ns3:_="">
    <xsd:import namespace="8a00b2a5-7756-42de-923b-d4e4c4cfaaad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Completed"/>
          <xsd:enumeration value="Cancelled"/>
          <xsd:enumeration value="In-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0291ad-09b0-4e93-a1b2-96b2f8a9f8a0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8a00b2a5-7756-42de-923b-d4e4c4cfaaad">
      <Terms xmlns="http://schemas.microsoft.com/office/infopath/2007/PartnerControls"/>
    </lcf76f155ced4ddcb4097134ff3c332f>
    <Status xmlns="8a00b2a5-7756-42de-923b-d4e4c4cfaaad" xsi:nil="true"/>
  </documentManagement>
</p:properties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BEAB7-A49A-4BBE-B22E-E80D32EEAC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48CC7-A9BC-4BA4-A7E6-481662C43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C6AC4BD-CE8D-457C-9C36-20DB81F1CD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8a00b2a5-7756-42de-923b-d4e4c4cfaaa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163</Words>
  <Characters>888</Characters>
  <Application>Microsoft Office Word</Application>
  <DocSecurity>0</DocSecurity>
  <Lines>49</Lines>
  <Paragraphs>39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1013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31.130_CR0105R1_(Rel-18)_GBA_U_APIs</cp:lastModifiedBy>
  <cp:revision>7</cp:revision>
  <cp:lastPrinted>2006-09-14T07:39:00Z</cp:lastPrinted>
  <dcterms:created xsi:type="dcterms:W3CDTF">2025-04-01T08:24:00Z</dcterms:created>
  <dcterms:modified xsi:type="dcterms:W3CDTF">2025-06-06T17:48:00Z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  <property fmtid="{D5CDD505-2E9C-101B-9397-08002B2CF9AE}" pid="16" name="GrammarlyDocumentId">
    <vt:lpwstr>6055addb-59cb-49b9-9d72-e3f3ae1783eb</vt:lpwstr>
  </property>
</Properties>
</file>